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B52" w:rsidRPr="00977717" w:rsidRDefault="008F3B52" w:rsidP="005F3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lang w:val="bg-BG"/>
        </w:rPr>
        <w:t xml:space="preserve">    </w:t>
      </w: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О</w:t>
      </w:r>
      <w:r w:rsidRPr="0067369F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бразец № 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</w:t>
      </w:r>
    </w:p>
    <w:p w:rsidR="008F3B52" w:rsidRDefault="008F3B52" w:rsidP="005F37B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3B52" w:rsidRPr="00AE6446" w:rsidRDefault="008F3B52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</w:p>
    <w:p w:rsidR="008F3B52" w:rsidRPr="00AE6446" w:rsidRDefault="008F3B52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спазването на изискванията за закрила на заетостта, включително и за минимална цена на труда и условията на труд</w:t>
      </w:r>
    </w:p>
    <w:p w:rsidR="008F3B52" w:rsidRPr="00AE6446" w:rsidRDefault="008F3B52" w:rsidP="00AE644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</w:t>
      </w:r>
    </w:p>
    <w:p w:rsidR="008F3B52" w:rsidRPr="00C11C1F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Долуподписаният /ата/: 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</w:t>
      </w:r>
    </w:p>
    <w:p w:rsidR="008F3B52" w:rsidRPr="00C11C1F" w:rsidRDefault="008F3B52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(собствено, бащино, фамилно име)</w:t>
      </w:r>
    </w:p>
    <w:p w:rsidR="008F3B52" w:rsidRPr="00C11C1F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с ЕГН: 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....., притежаващ л.к. № 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...................., издадена на ................................, </w:t>
      </w:r>
    </w:p>
    <w:p w:rsidR="008F3B52" w:rsidRPr="00C11C1F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..........................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..., с постоянен адрес: гр.(с) .........................., община .................................,</w:t>
      </w:r>
    </w:p>
    <w:p w:rsidR="008F3B52" w:rsidRPr="00C11C1F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област 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, ул. 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.........................., бл. .........., ет. .........., ап. ..............,</w:t>
      </w:r>
    </w:p>
    <w:p w:rsidR="008F3B52" w:rsidRPr="00C11C1F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тел. ............................., факс ................................, е-</w:t>
      </w:r>
      <w:r w:rsidRPr="00C11C1F">
        <w:rPr>
          <w:rFonts w:ascii="Times New Roman" w:hAnsi="Times New Roman" w:cs="Times New Roman"/>
          <w:sz w:val="24"/>
          <w:szCs w:val="24"/>
        </w:rPr>
        <w:t>mail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..............................................................,</w:t>
      </w:r>
    </w:p>
    <w:p w:rsidR="008F3B52" w:rsidRPr="00C11C1F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в качеството си на .........................................................................................................................,</w:t>
      </w:r>
    </w:p>
    <w:p w:rsidR="008F3B52" w:rsidRPr="00C11C1F" w:rsidRDefault="008F3B52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(длъжност)</w:t>
      </w:r>
    </w:p>
    <w:p w:rsidR="008F3B52" w:rsidRPr="00C11C1F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на ....................................................................................................... ЕИК: ..................................,</w:t>
      </w:r>
    </w:p>
    <w:p w:rsidR="008F3B52" w:rsidRPr="00C11C1F" w:rsidRDefault="008F3B52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(наименованието на участника – юридическо лице)</w:t>
      </w:r>
    </w:p>
    <w:p w:rsidR="008F3B52" w:rsidRPr="006051C5" w:rsidRDefault="008F3B52" w:rsidP="006051C5">
      <w:pPr>
        <w:pStyle w:val="Header"/>
        <w:jc w:val="both"/>
        <w:rPr>
          <w:rFonts w:ascii="Times New Roman" w:hAnsi="Times New Roman" w:cs="Times New Roman"/>
        </w:rPr>
      </w:pPr>
      <w:r w:rsidRPr="006051C5">
        <w:rPr>
          <w:rFonts w:ascii="Times New Roman" w:hAnsi="Times New Roman" w:cs="Times New Roman"/>
          <w:sz w:val="24"/>
          <w:szCs w:val="24"/>
        </w:rPr>
        <w:t xml:space="preserve">участник в открита процедура по реда на чл. 14, ал. 3, т. 1 от Закон за обществените поръчки (ЗОП) с предмет: </w:t>
      </w:r>
      <w:r w:rsidRPr="006051C5">
        <w:rPr>
          <w:rFonts w:ascii="Times New Roman" w:hAnsi="Times New Roman" w:cs="Times New Roman"/>
          <w:sz w:val="24"/>
          <w:szCs w:val="24"/>
          <w:lang w:eastAsia="en-US"/>
        </w:rPr>
        <w:t>„</w:t>
      </w:r>
      <w:r w:rsidRPr="006051C5">
        <w:rPr>
          <w:rFonts w:ascii="Times New Roman" w:hAnsi="Times New Roman" w:cs="Times New Roman"/>
          <w:sz w:val="24"/>
          <w:szCs w:val="24"/>
        </w:rPr>
        <w:t>Допълнителни СМР на улична мрежа в гр. Искър”,</w:t>
      </w:r>
    </w:p>
    <w:p w:rsidR="008F3B52" w:rsidRPr="003D71C7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3B52" w:rsidRPr="003D71C7" w:rsidRDefault="008F3B52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8F3B52" w:rsidRPr="003D71C7" w:rsidRDefault="008F3B52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3B52" w:rsidRPr="003D71C7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Представлявания от мен участник/съдружник в обединение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ще спазва при изпълнение на настоящата обществена поръчка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изискванията за закрила на заетостта.</w:t>
      </w:r>
    </w:p>
    <w:p w:rsidR="008F3B52" w:rsidRPr="003D71C7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8F3B52" w:rsidRPr="003D71C7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предложената цена е спазено изискването за минимална цена на труда и условията на труд – за минимален размер на заплащане на работната сила, определен като минимален месечен размер на осигурителния доход по дейности и групи професии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>,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съгласно чл. 8, т. 1 от Закона за бюджета на държавното обществено осигуряване за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Pr="003D71C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E6446">
        <w:rPr>
          <w:rFonts w:ascii="Times New Roman" w:hAnsi="Times New Roman" w:cs="Times New Roman"/>
          <w:sz w:val="24"/>
          <w:szCs w:val="24"/>
          <w:lang w:val="ru-RU"/>
        </w:rPr>
        <w:t xml:space="preserve"> година.</w:t>
      </w:r>
    </w:p>
    <w:p w:rsidR="008F3B52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3B52" w:rsidRPr="005D6667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F3B52" w:rsidRPr="003D71C7" w:rsidRDefault="008F3B52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Известна ми е отговорността по чл. 313 от Наказателния кодекс за посочване на неверни дан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и.</w:t>
      </w:r>
    </w:p>
    <w:p w:rsidR="008F3B52" w:rsidRPr="003D71C7" w:rsidRDefault="008F3B52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3B52" w:rsidRPr="003D71C7" w:rsidRDefault="008F3B52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3B52" w:rsidRPr="003D71C7" w:rsidRDefault="008F3B52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3B52" w:rsidRPr="001F6587" w:rsidRDefault="008F3B52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8F3B52" w:rsidRPr="00AE6446" w:rsidRDefault="008F3B52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Дата: ............................                                                Декларатор: ................................</w:t>
      </w:r>
    </w:p>
    <w:p w:rsidR="008F3B52" w:rsidRPr="00AE6446" w:rsidRDefault="008F3B52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    </w:t>
      </w:r>
      <w:r w:rsidRPr="003D71C7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</w:t>
      </w: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/подпис и печат/</w:t>
      </w:r>
    </w:p>
    <w:p w:rsidR="008F3B52" w:rsidRPr="003D71C7" w:rsidRDefault="008F3B52" w:rsidP="00C11C1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8F3B52" w:rsidRPr="007811BE" w:rsidRDefault="008F3B52" w:rsidP="005813AB">
      <w:pPr>
        <w:rPr>
          <w:rFonts w:ascii="Times New Roman" w:hAnsi="Times New Roman" w:cs="Times New Roman"/>
          <w:lang w:val="ru-RU"/>
        </w:rPr>
      </w:pPr>
    </w:p>
    <w:p w:rsidR="008F3B52" w:rsidRPr="00AE6446" w:rsidRDefault="008F3B52" w:rsidP="00AE64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ab/>
      </w:r>
    </w:p>
    <w:sectPr w:rsidR="008F3B52" w:rsidRPr="00AE6446" w:rsidSect="00C11C1F">
      <w:headerReference w:type="default" r:id="rId6"/>
      <w:footerReference w:type="default" r:id="rId7"/>
      <w:pgSz w:w="12240" w:h="15840"/>
      <w:pgMar w:top="960" w:right="1440" w:bottom="1079" w:left="1440" w:header="708" w:footer="4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B52" w:rsidRDefault="008F3B52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F3B52" w:rsidRDefault="008F3B52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52" w:rsidRPr="003D71C7" w:rsidRDefault="008F3B52" w:rsidP="000A7BF6">
    <w:pPr>
      <w:pStyle w:val="Footer"/>
      <w:framePr w:wrap="auto" w:vAnchor="text" w:hAnchor="margin" w:xAlign="right" w:y="1"/>
      <w:rPr>
        <w:rStyle w:val="PageNumber"/>
        <w:rFonts w:ascii="Times New Roman" w:hAnsi="Times New Roman" w:cs="Times New Roman"/>
        <w:sz w:val="22"/>
        <w:szCs w:val="22"/>
      </w:rPr>
    </w:pPr>
    <w:r w:rsidRPr="003D71C7">
      <w:rPr>
        <w:rStyle w:val="PageNumber"/>
        <w:rFonts w:ascii="Times New Roman" w:hAnsi="Times New Roman" w:cs="Times New Roman"/>
        <w:sz w:val="22"/>
        <w:szCs w:val="22"/>
      </w:rPr>
      <w:fldChar w:fldCharType="begin"/>
    </w:r>
    <w:r w:rsidRPr="003D71C7">
      <w:rPr>
        <w:rStyle w:val="PageNumber"/>
        <w:rFonts w:ascii="Times New Roman" w:hAnsi="Times New Roman" w:cs="Times New Roman"/>
        <w:sz w:val="22"/>
        <w:szCs w:val="22"/>
      </w:rPr>
      <w:instrText xml:space="preserve">PAGE  </w:instrText>
    </w:r>
    <w:r w:rsidRPr="003D71C7">
      <w:rPr>
        <w:rStyle w:val="PageNumber"/>
        <w:rFonts w:ascii="Times New Roman" w:hAnsi="Times New Roman" w:cs="Times New Roman"/>
        <w:sz w:val="22"/>
        <w:szCs w:val="22"/>
      </w:rPr>
      <w:fldChar w:fldCharType="separate"/>
    </w:r>
    <w:r>
      <w:rPr>
        <w:rStyle w:val="PageNumber"/>
        <w:rFonts w:ascii="Times New Roman" w:hAnsi="Times New Roman" w:cs="Times New Roman"/>
        <w:noProof/>
        <w:sz w:val="22"/>
        <w:szCs w:val="22"/>
      </w:rPr>
      <w:t>1</w:t>
    </w:r>
    <w:r w:rsidRPr="003D71C7">
      <w:rPr>
        <w:rStyle w:val="PageNumber"/>
        <w:rFonts w:ascii="Times New Roman" w:hAnsi="Times New Roman" w:cs="Times New Roman"/>
        <w:sz w:val="22"/>
        <w:szCs w:val="22"/>
      </w:rPr>
      <w:fldChar w:fldCharType="end"/>
    </w:r>
  </w:p>
  <w:p w:rsidR="008F3B52" w:rsidRDefault="008F3B52" w:rsidP="000376AA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B52" w:rsidRDefault="008F3B52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F3B52" w:rsidRDefault="008F3B52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52" w:rsidRDefault="008F3B52">
    <w:pPr>
      <w:rPr>
        <w:rFonts w:cs="Times New Roman"/>
      </w:rPr>
    </w:pPr>
  </w:p>
  <w:p w:rsidR="008F3B52" w:rsidRDefault="008F3B52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/>
    </w:tblPr>
    <w:tblGrid>
      <w:gridCol w:w="9645"/>
    </w:tblGrid>
    <w:tr w:rsidR="008F3B52" w:rsidRPr="00057085">
      <w:trPr>
        <w:tblCellSpacing w:w="0" w:type="dxa"/>
      </w:trPr>
      <w:tc>
        <w:tcPr>
          <w:tcW w:w="9645" w:type="dxa"/>
        </w:tcPr>
        <w:p w:rsidR="008F3B52" w:rsidRPr="00F368BA" w:rsidRDefault="008F3B52" w:rsidP="00355DC5">
          <w:pPr>
            <w:jc w:val="center"/>
            <w:rPr>
              <w:rFonts w:cs="Times New Roman"/>
            </w:rPr>
          </w:pPr>
        </w:p>
      </w:tc>
    </w:tr>
    <w:tr w:rsidR="008F3B52" w:rsidRPr="003D71C7">
      <w:trPr>
        <w:tblCellSpacing w:w="0" w:type="dxa"/>
      </w:trPr>
      <w:tc>
        <w:tcPr>
          <w:tcW w:w="9645" w:type="dxa"/>
        </w:tcPr>
        <w:p w:rsidR="008F3B52" w:rsidRPr="006051C5" w:rsidRDefault="008F3B52" w:rsidP="006051C5">
          <w:pPr>
            <w:pStyle w:val="Header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051C5">
            <w:rPr>
              <w:rFonts w:ascii="Times New Roman" w:hAnsi="Times New Roman" w:cs="Times New Roman"/>
              <w:sz w:val="24"/>
              <w:szCs w:val="24"/>
            </w:rPr>
            <w:t xml:space="preserve">Открита процедура за възлагане на обществена поръчка с предмет: </w:t>
          </w:r>
          <w:r w:rsidRPr="006051C5">
            <w:rPr>
              <w:rFonts w:ascii="Times New Roman" w:hAnsi="Times New Roman" w:cs="Times New Roman"/>
              <w:sz w:val="24"/>
              <w:szCs w:val="24"/>
              <w:lang w:eastAsia="en-US"/>
            </w:rPr>
            <w:t>„</w:t>
          </w:r>
          <w:r w:rsidRPr="006051C5">
            <w:rPr>
              <w:rFonts w:ascii="Times New Roman" w:hAnsi="Times New Roman" w:cs="Times New Roman"/>
              <w:sz w:val="24"/>
              <w:szCs w:val="24"/>
            </w:rPr>
            <w:t>Допълнителни СМР на улична мрежа в гр. Искър”</w:t>
          </w:r>
        </w:p>
        <w:p w:rsidR="008F3B52" w:rsidRPr="00957D64" w:rsidRDefault="008F3B52" w:rsidP="006051C5">
          <w:pPr>
            <w:pStyle w:val="Header"/>
            <w:jc w:val="center"/>
            <w:rPr>
              <w:rFonts w:cs="Times New Roman"/>
            </w:rPr>
          </w:pPr>
        </w:p>
        <w:p w:rsidR="008F3B52" w:rsidRPr="003D71C7" w:rsidRDefault="008F3B52" w:rsidP="00355DC5">
          <w:pPr>
            <w:jc w:val="center"/>
            <w:rPr>
              <w:rStyle w:val="5pt"/>
              <w:b w:val="0"/>
              <w:bCs w:val="0"/>
              <w:color w:val="000000"/>
              <w:lang w:val="bg-BG" w:eastAsia="ru-RU"/>
            </w:rPr>
          </w:pPr>
        </w:p>
      </w:tc>
    </w:tr>
  </w:tbl>
  <w:p w:rsidR="008F3B52" w:rsidRDefault="008F3B52">
    <w:pPr>
      <w:pStyle w:val="Header"/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431"/>
    <w:rsid w:val="000376AA"/>
    <w:rsid w:val="00057085"/>
    <w:rsid w:val="0006058B"/>
    <w:rsid w:val="00071032"/>
    <w:rsid w:val="000845E6"/>
    <w:rsid w:val="000A7BF6"/>
    <w:rsid w:val="001019A2"/>
    <w:rsid w:val="00144BF2"/>
    <w:rsid w:val="00164CE7"/>
    <w:rsid w:val="001662E4"/>
    <w:rsid w:val="00167FA3"/>
    <w:rsid w:val="00192C89"/>
    <w:rsid w:val="001A7612"/>
    <w:rsid w:val="001C5541"/>
    <w:rsid w:val="001F4312"/>
    <w:rsid w:val="001F6587"/>
    <w:rsid w:val="00255FE0"/>
    <w:rsid w:val="002E3742"/>
    <w:rsid w:val="002F0894"/>
    <w:rsid w:val="00352661"/>
    <w:rsid w:val="00353792"/>
    <w:rsid w:val="00355DC5"/>
    <w:rsid w:val="00384C5A"/>
    <w:rsid w:val="003A3ED8"/>
    <w:rsid w:val="003D71C7"/>
    <w:rsid w:val="003E5AB0"/>
    <w:rsid w:val="00402E5C"/>
    <w:rsid w:val="00412D2C"/>
    <w:rsid w:val="004338F8"/>
    <w:rsid w:val="00451BB6"/>
    <w:rsid w:val="00460654"/>
    <w:rsid w:val="0048738E"/>
    <w:rsid w:val="004A625B"/>
    <w:rsid w:val="004B379B"/>
    <w:rsid w:val="004D1211"/>
    <w:rsid w:val="004E745B"/>
    <w:rsid w:val="005127CF"/>
    <w:rsid w:val="00525117"/>
    <w:rsid w:val="00546113"/>
    <w:rsid w:val="00564516"/>
    <w:rsid w:val="005813AB"/>
    <w:rsid w:val="00591038"/>
    <w:rsid w:val="00597ABF"/>
    <w:rsid w:val="005A6210"/>
    <w:rsid w:val="005A7D0D"/>
    <w:rsid w:val="005D4AAA"/>
    <w:rsid w:val="005D6667"/>
    <w:rsid w:val="005F37B3"/>
    <w:rsid w:val="005F445C"/>
    <w:rsid w:val="0060134C"/>
    <w:rsid w:val="006051C5"/>
    <w:rsid w:val="00640143"/>
    <w:rsid w:val="00651271"/>
    <w:rsid w:val="0067369F"/>
    <w:rsid w:val="00686AB9"/>
    <w:rsid w:val="0069215F"/>
    <w:rsid w:val="006B7FEB"/>
    <w:rsid w:val="006E53AE"/>
    <w:rsid w:val="00702BCD"/>
    <w:rsid w:val="007217AC"/>
    <w:rsid w:val="007811BE"/>
    <w:rsid w:val="00797AF7"/>
    <w:rsid w:val="007D76E8"/>
    <w:rsid w:val="007F153C"/>
    <w:rsid w:val="008514E6"/>
    <w:rsid w:val="008C3516"/>
    <w:rsid w:val="008F3B52"/>
    <w:rsid w:val="00903CAD"/>
    <w:rsid w:val="00914CF4"/>
    <w:rsid w:val="00957D64"/>
    <w:rsid w:val="00977717"/>
    <w:rsid w:val="009A65CA"/>
    <w:rsid w:val="009C6503"/>
    <w:rsid w:val="009D2F00"/>
    <w:rsid w:val="00A33DF7"/>
    <w:rsid w:val="00A35349"/>
    <w:rsid w:val="00A83BF8"/>
    <w:rsid w:val="00AE6446"/>
    <w:rsid w:val="00B007BE"/>
    <w:rsid w:val="00B12624"/>
    <w:rsid w:val="00B2123D"/>
    <w:rsid w:val="00B25DC9"/>
    <w:rsid w:val="00B37A58"/>
    <w:rsid w:val="00C11C1F"/>
    <w:rsid w:val="00C22400"/>
    <w:rsid w:val="00C87CC7"/>
    <w:rsid w:val="00C94560"/>
    <w:rsid w:val="00CA5AFC"/>
    <w:rsid w:val="00D12EE9"/>
    <w:rsid w:val="00D561C6"/>
    <w:rsid w:val="00D77F3E"/>
    <w:rsid w:val="00DD0683"/>
    <w:rsid w:val="00DF2271"/>
    <w:rsid w:val="00DF52FE"/>
    <w:rsid w:val="00E00324"/>
    <w:rsid w:val="00E15FBD"/>
    <w:rsid w:val="00E203E4"/>
    <w:rsid w:val="00EA2372"/>
    <w:rsid w:val="00EB24EB"/>
    <w:rsid w:val="00EE65B9"/>
    <w:rsid w:val="00EF60BF"/>
    <w:rsid w:val="00F03542"/>
    <w:rsid w:val="00F13A9C"/>
    <w:rsid w:val="00F34D6A"/>
    <w:rsid w:val="00F368BA"/>
    <w:rsid w:val="00F723D6"/>
    <w:rsid w:val="00F96FAB"/>
    <w:rsid w:val="00FA7928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link w:val="Char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styleId="PageNumber">
    <w:name w:val="page number"/>
    <w:basedOn w:val="DefaultParagraphFont"/>
    <w:uiPriority w:val="99"/>
    <w:rsid w:val="000376AA"/>
  </w:style>
  <w:style w:type="character" w:customStyle="1" w:styleId="CharChar4">
    <w:name w:val="Char Char4"/>
    <w:uiPriority w:val="99"/>
    <w:rsid w:val="00F723D6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723D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3D71C7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3D71C7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CharChar">
    <w:name w:val="Char Char"/>
    <w:uiPriority w:val="99"/>
    <w:rsid w:val="003D71C7"/>
    <w:rPr>
      <w:sz w:val="24"/>
      <w:szCs w:val="24"/>
    </w:rPr>
  </w:style>
  <w:style w:type="character" w:customStyle="1" w:styleId="CharChar41">
    <w:name w:val="Char Char41"/>
    <w:uiPriority w:val="99"/>
    <w:rsid w:val="006051C5"/>
    <w:rPr>
      <w:sz w:val="24"/>
      <w:szCs w:val="24"/>
    </w:rPr>
  </w:style>
  <w:style w:type="paragraph" w:customStyle="1" w:styleId="Char1">
    <w:name w:val="Char1"/>
    <w:basedOn w:val="Normal"/>
    <w:link w:val="DefaultParagraphFont"/>
    <w:uiPriority w:val="99"/>
    <w:rsid w:val="006051C5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3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339</Words>
  <Characters>1933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ISKAR 7</cp:lastModifiedBy>
  <cp:revision>30</cp:revision>
  <dcterms:created xsi:type="dcterms:W3CDTF">2015-04-07T10:33:00Z</dcterms:created>
  <dcterms:modified xsi:type="dcterms:W3CDTF">2015-10-07T13:49:00Z</dcterms:modified>
</cp:coreProperties>
</file>